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12D36331" w:rsidP="12D36331">
      <w:pPr>
        <w:jc w:val="center"/>
        <w:rPr>
          <w:b/>
          <w:bCs/>
          <w:sz w:val="32"/>
          <w:szCs w:val="32"/>
        </w:rPr>
      </w:pPr>
      <w:r w:rsidRPr="12D36331">
        <w:rPr>
          <w:b/>
          <w:bCs/>
          <w:sz w:val="32"/>
          <w:szCs w:val="32"/>
        </w:rPr>
        <w:t>Anlage 120 „Informatorischer Abfragebogen“</w:t>
      </w:r>
    </w:p>
    <w:p w14:paraId="18231D65" w14:textId="647AC732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D23F0D" w:rsidRPr="00302C4F">
        <w:t>Rahmenvertrag für externe Dienstleistung</w:t>
      </w:r>
      <w:r w:rsidR="00D23F0D">
        <w:t>en</w:t>
      </w:r>
      <w:r w:rsidR="00D23F0D" w:rsidRPr="00302C4F">
        <w:t xml:space="preserve"> zur Unterstützung im Bereich Systemmanagement der IBM Power Systems/AIX/RHEL Umgebung</w:t>
      </w:r>
    </w:p>
    <w:p w14:paraId="162B6A69" w14:textId="7E7C08F3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Pr="008407C1">
        <w:t>Z42-</w:t>
      </w:r>
      <w:r w:rsidR="00474010">
        <w:t>2026-0028</w:t>
      </w:r>
    </w:p>
    <w:p w14:paraId="6C2D417B" w14:textId="50A5B49A" w:rsidR="00A84A69" w:rsidRDefault="12D36331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>
        <w:t>Diese Anlage ist von dem Bieter / (sofern relevant) jedem Mitglied der Bietergemeinschaft auszufüllen und als Bestandteil des Angebots einzureichen.</w:t>
      </w:r>
      <w:bookmarkStart w:id="1" w:name="_Hlk207631513"/>
      <w:bookmarkStart w:id="2" w:name="_Hlk207631658"/>
      <w:bookmarkStart w:id="3" w:name="_Hlk207633007"/>
      <w:bookmarkEnd w:id="1"/>
      <w:bookmarkEnd w:id="2"/>
    </w:p>
    <w:bookmarkEnd w:id="0"/>
    <w:bookmarkEnd w:id="3"/>
    <w:p w14:paraId="387C103C" w14:textId="77777777" w:rsidR="009540FF" w:rsidRDefault="12D36331" w:rsidP="00932F7D">
      <w:pPr>
        <w:pStyle w:val="berschrift1"/>
      </w:pPr>
      <w:r>
        <w:t>Allgemeine Angaben</w:t>
      </w:r>
    </w:p>
    <w:p w14:paraId="0A87ADDC" w14:textId="240C197A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rPr>
          <w:b/>
          <w:bCs/>
        </w:rPr>
      </w:pPr>
      <w:r w:rsidRPr="12D36331">
        <w:rPr>
          <w:b/>
          <w:bCs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Anschrift und Kontaktdaten des Unternehmens</w:t>
      </w:r>
    </w:p>
    <w:p w14:paraId="66E1DA9C" w14:textId="623402B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Größe des Unternehmens</w:t>
      </w:r>
    </w:p>
    <w:p w14:paraId="4AF3C24E" w14:textId="77777777" w:rsidR="00624709" w:rsidRDefault="12D36331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611817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611817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611817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611817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Börsennotierung</w:t>
      </w:r>
    </w:p>
    <w:p w14:paraId="71D04F5F" w14:textId="77777777" w:rsidR="00624709" w:rsidRDefault="12D36331" w:rsidP="00932F7D">
      <w:pPr>
        <w:ind w:left="567"/>
      </w:pPr>
      <w:r>
        <w:t>Unser Unternehmen ist börsennotiert:</w:t>
      </w:r>
    </w:p>
    <w:p w14:paraId="52EDF534" w14:textId="77777777" w:rsidR="00932F7D" w:rsidRDefault="00611817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611817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12D36331" w:rsidP="12D36331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  <w:bCs/>
        </w:rPr>
      </w:pPr>
      <w:r w:rsidRPr="12D36331">
        <w:rPr>
          <w:b/>
          <w:bCs/>
        </w:rPr>
        <w:t>NUTS-Code</w:t>
      </w:r>
    </w:p>
    <w:p w14:paraId="19C45C06" w14:textId="77777777" w:rsidR="00624709" w:rsidRDefault="4EEACADE" w:rsidP="00932F7D">
      <w:pPr>
        <w:ind w:left="567"/>
      </w:pPr>
      <w:r>
        <w:t xml:space="preserve">Der Sitz unseres Unternehmens entspricht folgendem </w:t>
      </w:r>
      <w:proofErr w:type="gramStart"/>
      <w:r>
        <w:t>NUTS Code</w:t>
      </w:r>
      <w:proofErr w:type="gramEnd"/>
      <w:r>
        <w:t xml:space="preserve"> (NUTS = Nomenclature des unités territoriales statistiques. Link zur Suchmaschine: </w:t>
      </w:r>
      <w:hyperlink r:id="rId12">
        <w:r w:rsidRPr="4EEACADE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12D36331" w:rsidP="00932F7D">
      <w:pPr>
        <w:pStyle w:val="berschrift1"/>
      </w:pPr>
      <w:r>
        <w:lastRenderedPageBreak/>
        <w:t xml:space="preserve">Angaben zum Vertrag </w:t>
      </w:r>
      <w:r w:rsidR="00230F8D">
        <w:br/>
      </w:r>
      <w:r w:rsidRPr="12D36331">
        <w:rPr>
          <w:b w:val="0"/>
          <w:sz w:val="24"/>
          <w:szCs w:val="24"/>
        </w:rPr>
        <w:t>nur vom Bieter / vertretungsberechtigte Mitglied der Bietergemeinschaft auszufüllen</w:t>
      </w:r>
    </w:p>
    <w:p w14:paraId="0B3BB77F" w14:textId="790E514B" w:rsidR="00230F8D" w:rsidRPr="00932F7D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4EEACADE">
        <w:rPr>
          <w:b/>
          <w:bCs/>
        </w:rPr>
        <w:t>Angaben zum Vertrag</w:t>
      </w:r>
    </w:p>
    <w:p w14:paraId="0CFB4C58" w14:textId="138F4A4D" w:rsidR="00230F8D" w:rsidRPr="00832A08" w:rsidRDefault="12D36331" w:rsidP="00832A08">
      <w:pPr>
        <w:ind w:left="567"/>
      </w:pPr>
      <w:r>
        <w:t xml:space="preserve">Wird der Zuschlag zur Leistungserbringung erteilt, sollen folgende Angaben in den Vertrag aufgenommen werden: </w:t>
      </w:r>
    </w:p>
    <w:p w14:paraId="4C78B302" w14:textId="77777777" w:rsid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>Vertragsnummer des Auftragnehmers (falls gewünscht):</w:t>
      </w:r>
    </w:p>
    <w:p w14:paraId="78675730" w14:textId="4D78210D" w:rsidR="00832A08" w:rsidRPr="00932F7D" w:rsidRDefault="00611817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12D36331" w:rsidP="12D36331">
      <w:pPr>
        <w:ind w:left="567"/>
        <w:rPr>
          <w:b/>
          <w:bCs/>
          <w:color w:val="007A89" w:themeColor="accent1"/>
        </w:rPr>
      </w:pPr>
      <w:r w:rsidRPr="12D36331">
        <w:rPr>
          <w:b/>
          <w:bCs/>
          <w:color w:val="007A89" w:themeColor="accent1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A2554A" w:rsidRDefault="4EEACADE" w:rsidP="12D36331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  <w:bCs/>
        </w:rPr>
      </w:pPr>
      <w:r w:rsidRPr="00A2554A">
        <w:rPr>
          <w:b/>
          <w:bCs/>
        </w:rPr>
        <w:t>Störungsmeldung (sofern zutreffend)</w:t>
      </w:r>
    </w:p>
    <w:p w14:paraId="09F73D69" w14:textId="7790AF09" w:rsidR="00230F8D" w:rsidRPr="00A2554A" w:rsidRDefault="00230F8D" w:rsidP="12D36331">
      <w:pPr>
        <w:tabs>
          <w:tab w:val="left" w:pos="2552"/>
        </w:tabs>
        <w:ind w:left="567"/>
        <w:rPr>
          <w:color w:val="005B66" w:themeColor="accent1" w:themeShade="BF"/>
          <w:sz w:val="28"/>
          <w:szCs w:val="28"/>
        </w:rPr>
      </w:pPr>
      <w:r w:rsidRPr="00A2554A">
        <w:t xml:space="preserve">Name: </w:t>
      </w:r>
      <w:r w:rsidR="003346C1" w:rsidRPr="00A2554A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6CFBA14F" w14:textId="6C8B7116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Telefonnummer: </w:t>
      </w:r>
      <w:r w:rsidRPr="00A2554A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0C684E6F" w14:textId="0FBB21FF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E-Mailadresse: </w:t>
      </w:r>
      <w:r w:rsidRPr="00A2554A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1895C02F" w14:textId="0E67933A" w:rsidR="00230F8D" w:rsidRPr="00A2554A" w:rsidRDefault="00230F8D" w:rsidP="12D36331">
      <w:pPr>
        <w:tabs>
          <w:tab w:val="left" w:pos="2552"/>
        </w:tabs>
        <w:ind w:left="567"/>
        <w:rPr>
          <w:sz w:val="28"/>
          <w:szCs w:val="28"/>
        </w:rPr>
      </w:pPr>
      <w:r w:rsidRPr="00A2554A">
        <w:t xml:space="preserve">WEB-Mailadresse: </w:t>
      </w:r>
      <w:r w:rsidR="003346C1" w:rsidRPr="00A2554A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43FA85F8" w14:textId="4D304C5F" w:rsidR="00230F8D" w:rsidRPr="00A2554A" w:rsidRDefault="00230F8D" w:rsidP="12D36331">
      <w:pPr>
        <w:ind w:left="567"/>
        <w:rPr>
          <w:sz w:val="28"/>
          <w:szCs w:val="28"/>
        </w:rPr>
      </w:pPr>
      <w:r w:rsidRPr="00A2554A">
        <w:t>Störung über (Ticket, …):</w:t>
      </w:r>
      <w:r w:rsidR="003346C1" w:rsidRPr="00A2554A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12D36331">
      <w:pPr>
        <w:ind w:left="567"/>
        <w:rPr>
          <w:sz w:val="28"/>
          <w:szCs w:val="28"/>
        </w:rPr>
      </w:pPr>
      <w:r w:rsidRPr="00A2554A">
        <w:t>Annahme der Störungsmeldung während folgender Geschäftszeit</w:t>
      </w:r>
      <w:r w:rsidR="003346C1" w:rsidRPr="00A2554A">
        <w:t>en</w:t>
      </w:r>
      <w:r w:rsidRPr="00A2554A">
        <w:t xml:space="preserve"> des Auftragnehmers:</w:t>
      </w:r>
      <w:r w:rsidR="003346C1" w:rsidRPr="00A2554A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A2554A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A2554A">
            <w:rPr>
              <w:noProof/>
            </w:rPr>
            <w:instrText xml:space="preserve"> FORMTEXT </w:instrText>
          </w:r>
          <w:r w:rsidR="00832A08" w:rsidRPr="00A2554A">
            <w:rPr>
              <w:noProof/>
            </w:rPr>
          </w:r>
          <w:r w:rsidR="00832A08" w:rsidRPr="00A2554A">
            <w:rPr>
              <w:noProof/>
            </w:rPr>
            <w:fldChar w:fldCharType="separate"/>
          </w:r>
          <w:r w:rsidR="00832A08" w:rsidRPr="00A2554A">
            <w:rPr>
              <w:noProof/>
            </w:rPr>
            <w:t>__________________________________________</w:t>
          </w:r>
          <w:r w:rsidR="00832A08" w:rsidRPr="00A2554A">
            <w:rPr>
              <w:noProof/>
            </w:rPr>
            <w:fldChar w:fldCharType="end"/>
          </w:r>
        </w:sdtContent>
      </w:sdt>
    </w:p>
    <w:p w14:paraId="37CD1BF5" w14:textId="31669AC1" w:rsidR="12D36331" w:rsidRPr="0051098B" w:rsidRDefault="4EEACADE" w:rsidP="12D36331">
      <w:pPr>
        <w:pStyle w:val="Listenabsatz"/>
        <w:numPr>
          <w:ilvl w:val="0"/>
          <w:numId w:val="14"/>
        </w:numPr>
        <w:ind w:left="567" w:hanging="567"/>
        <w:rPr>
          <w:b/>
          <w:bCs/>
        </w:rPr>
      </w:pPr>
      <w:r w:rsidRPr="0051098B">
        <w:rPr>
          <w:b/>
          <w:bCs/>
        </w:rPr>
        <w:lastRenderedPageBreak/>
        <w:t>Art der Lieferung (sofern zutreffend)</w:t>
      </w:r>
    </w:p>
    <w:p w14:paraId="525C943C" w14:textId="53123C04" w:rsidR="12D36331" w:rsidRPr="0051098B" w:rsidRDefault="12D36331" w:rsidP="12D36331">
      <w:pPr>
        <w:ind w:left="567"/>
      </w:pPr>
      <w:r w:rsidRPr="0051098B">
        <w:t>Der Auftragnehmer liefert dem Auftraggeber die Standardsoftware* wie folgt:</w:t>
      </w:r>
    </w:p>
    <w:p w14:paraId="3BFA4955" w14:textId="65611982" w:rsidR="12D36331" w:rsidRPr="0051098B" w:rsidRDefault="12D36331" w:rsidP="12D36331">
      <w:pPr>
        <w:ind w:left="567"/>
        <w:rPr>
          <w:noProof/>
        </w:rPr>
      </w:pPr>
      <w:r w:rsidRPr="0051098B">
        <w:t xml:space="preserve"> </w:t>
      </w:r>
      <w:r w:rsidRPr="0051098B">
        <w:rPr>
          <w:noProof/>
        </w:rPr>
        <w:t>__________________________________________</w:t>
      </w:r>
    </w:p>
    <w:p w14:paraId="41C839F6" w14:textId="5B79BDCC" w:rsidR="12D36331" w:rsidRDefault="12D36331" w:rsidP="12D36331">
      <w:pPr>
        <w:ind w:hanging="567"/>
        <w:rPr>
          <w:b/>
          <w:bCs/>
          <w:highlight w:val="yellow"/>
        </w:rPr>
      </w:pPr>
    </w:p>
    <w:p w14:paraId="6ED2D01C" w14:textId="06BC988F" w:rsidR="12D36331" w:rsidRDefault="12D36331" w:rsidP="12D36331">
      <w:pPr>
        <w:rPr>
          <w:noProof/>
          <w:highlight w:val="yellow"/>
        </w:rPr>
      </w:pPr>
    </w:p>
    <w:sectPr w:rsidR="12D3633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2C9CC644" w:rsidR="004E6E0A" w:rsidRPr="00230F8D" w:rsidRDefault="00EF38D5" w:rsidP="12D36331">
    <w:pPr>
      <w:pStyle w:val="Fuzeile"/>
      <w:tabs>
        <w:tab w:val="clear" w:pos="4536"/>
        <w:tab w:val="center" w:pos="9072"/>
      </w:tabs>
      <w:rPr>
        <w:color w:val="007A89" w:themeColor="accent1"/>
      </w:rPr>
    </w:pPr>
    <w:r>
      <w:rPr>
        <w:color w:val="007A89" w:themeColor="text2"/>
      </w:rPr>
      <w:t xml:space="preserve">Version </w:t>
    </w:r>
    <w:r w:rsidR="00611817">
      <w:rPr>
        <w:color w:val="007A89" w:themeColor="text2"/>
      </w:rPr>
      <w:t>3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4EEACADE" w:rsidP="4EEACADE">
    <w:pPr>
      <w:pStyle w:val="Kopfzeile"/>
      <w:spacing w:line="600" w:lineRule="auto"/>
      <w:jc w:val="center"/>
      <w:rPr>
        <w:rFonts w:eastAsiaTheme="minorEastAsia"/>
        <w:b/>
        <w:bCs/>
        <w:color w:val="007989"/>
        <w:sz w:val="22"/>
        <w:szCs w:val="22"/>
      </w:rPr>
    </w:pPr>
    <w:r w:rsidRPr="4EEACADE">
      <w:rPr>
        <w:rFonts w:eastAsiaTheme="minorEastAsia"/>
        <w:b/>
        <w:bCs/>
        <w:color w:val="007989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653536">
    <w:abstractNumId w:val="11"/>
  </w:num>
  <w:num w:numId="2" w16cid:durableId="336541078">
    <w:abstractNumId w:val="11"/>
  </w:num>
  <w:num w:numId="3" w16cid:durableId="1729300932">
    <w:abstractNumId w:val="9"/>
  </w:num>
  <w:num w:numId="4" w16cid:durableId="1510679315">
    <w:abstractNumId w:val="7"/>
  </w:num>
  <w:num w:numId="5" w16cid:durableId="845901605">
    <w:abstractNumId w:val="6"/>
  </w:num>
  <w:num w:numId="6" w16cid:durableId="233202542">
    <w:abstractNumId w:val="5"/>
  </w:num>
  <w:num w:numId="7" w16cid:durableId="759637689">
    <w:abstractNumId w:val="4"/>
  </w:num>
  <w:num w:numId="8" w16cid:durableId="1174995766">
    <w:abstractNumId w:val="8"/>
  </w:num>
  <w:num w:numId="9" w16cid:durableId="170753693">
    <w:abstractNumId w:val="3"/>
  </w:num>
  <w:num w:numId="10" w16cid:durableId="1267039255">
    <w:abstractNumId w:val="2"/>
  </w:num>
  <w:num w:numId="11" w16cid:durableId="837578908">
    <w:abstractNumId w:val="1"/>
  </w:num>
  <w:num w:numId="12" w16cid:durableId="1448503233">
    <w:abstractNumId w:val="0"/>
  </w:num>
  <w:num w:numId="13" w16cid:durableId="1950972006">
    <w:abstractNumId w:val="12"/>
  </w:num>
  <w:num w:numId="14" w16cid:durableId="658732208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lGUgmpQ1hfyhC2h6twjuRKnOmvsCzVRCRGm2QzGVV8ryaCe0rDG76f6BOMWIcT6EqpGBPH239S4l10Rw18njRw==" w:saltValue="W3Uu70h8kLBo1BTxr4GDF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46210"/>
    <w:rsid w:val="002521C5"/>
    <w:rsid w:val="002761CD"/>
    <w:rsid w:val="00284CF5"/>
    <w:rsid w:val="002A5CEF"/>
    <w:rsid w:val="002C5B09"/>
    <w:rsid w:val="002D42B5"/>
    <w:rsid w:val="002F5BF8"/>
    <w:rsid w:val="00333E22"/>
    <w:rsid w:val="003346C1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74010"/>
    <w:rsid w:val="004A4696"/>
    <w:rsid w:val="004B3DBE"/>
    <w:rsid w:val="004B4870"/>
    <w:rsid w:val="004C4073"/>
    <w:rsid w:val="004D111F"/>
    <w:rsid w:val="004E6E0A"/>
    <w:rsid w:val="00501E4F"/>
    <w:rsid w:val="005100BE"/>
    <w:rsid w:val="0051098B"/>
    <w:rsid w:val="00561634"/>
    <w:rsid w:val="00575C44"/>
    <w:rsid w:val="005A6450"/>
    <w:rsid w:val="005C5E22"/>
    <w:rsid w:val="005D48E3"/>
    <w:rsid w:val="005E0351"/>
    <w:rsid w:val="00611817"/>
    <w:rsid w:val="00624709"/>
    <w:rsid w:val="00637774"/>
    <w:rsid w:val="00647802"/>
    <w:rsid w:val="006512AD"/>
    <w:rsid w:val="0069391E"/>
    <w:rsid w:val="006A3D85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D526E"/>
    <w:rsid w:val="007D6BE7"/>
    <w:rsid w:val="00832A08"/>
    <w:rsid w:val="00833CF0"/>
    <w:rsid w:val="008407C1"/>
    <w:rsid w:val="008542D6"/>
    <w:rsid w:val="008C1E49"/>
    <w:rsid w:val="00927232"/>
    <w:rsid w:val="00932F7D"/>
    <w:rsid w:val="00942C7A"/>
    <w:rsid w:val="00945DED"/>
    <w:rsid w:val="00945F23"/>
    <w:rsid w:val="009540FF"/>
    <w:rsid w:val="009A3E35"/>
    <w:rsid w:val="009B4EA6"/>
    <w:rsid w:val="00A04414"/>
    <w:rsid w:val="00A2554A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4360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3F0D"/>
    <w:rsid w:val="00D27705"/>
    <w:rsid w:val="00D301F3"/>
    <w:rsid w:val="00D6790E"/>
    <w:rsid w:val="00D843F7"/>
    <w:rsid w:val="00D851C0"/>
    <w:rsid w:val="00DA35CA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C793F"/>
    <w:rsid w:val="00EE0F8F"/>
    <w:rsid w:val="00EE30BD"/>
    <w:rsid w:val="00EF38D5"/>
    <w:rsid w:val="00F17D2D"/>
    <w:rsid w:val="00F25E44"/>
    <w:rsid w:val="00F33C94"/>
    <w:rsid w:val="00F40D70"/>
    <w:rsid w:val="00F50E74"/>
    <w:rsid w:val="00F76D05"/>
    <w:rsid w:val="12D36331"/>
    <w:rsid w:val="4EEAC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4B4870"/>
    <w:rsid w:val="00562C5F"/>
    <w:rsid w:val="006A1A0B"/>
    <w:rsid w:val="00736D5A"/>
    <w:rsid w:val="00942C7A"/>
    <w:rsid w:val="00B04360"/>
    <w:rsid w:val="00DA35CA"/>
    <w:rsid w:val="00E1117A"/>
    <w:rsid w:val="00EE0F8F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517CE4-F85A-4C43-9D29-288734E7C2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5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4</Pages>
  <Words>476</Words>
  <Characters>3001</Characters>
  <Application>Microsoft Office Word</Application>
  <DocSecurity>0</DocSecurity>
  <Lines>25</Lines>
  <Paragraphs>6</Paragraphs>
  <ScaleCrop>false</ScaleCrop>
  <Company>ITZBund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Marvin (ITZBund B, Extern)</cp:lastModifiedBy>
  <cp:revision>5</cp:revision>
  <cp:lastPrinted>2025-08-21T10:48:00Z</cp:lastPrinted>
  <dcterms:created xsi:type="dcterms:W3CDTF">2026-07-29T11:18:00Z</dcterms:created>
  <dcterms:modified xsi:type="dcterms:W3CDTF">2026-08-24T14:25:00Z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